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111" w:rsidRDefault="00A72111" w:rsidP="00B721A4">
      <w:pPr>
        <w:jc w:val="right"/>
        <w:rPr>
          <w:b/>
          <w:i/>
          <w:szCs w:val="22"/>
          <w:lang w:val="en-US"/>
        </w:rPr>
      </w:pPr>
    </w:p>
    <w:p w:rsidR="00A72111" w:rsidRDefault="00A72111" w:rsidP="00B721A4">
      <w:pPr>
        <w:jc w:val="right"/>
        <w:rPr>
          <w:b/>
          <w:i/>
          <w:szCs w:val="22"/>
          <w:lang w:val="en-US"/>
        </w:rPr>
      </w:pPr>
    </w:p>
    <w:p w:rsidR="00A72111" w:rsidRPr="00F61E0F" w:rsidRDefault="00A72111" w:rsidP="00B721A4">
      <w:pPr>
        <w:jc w:val="right"/>
        <w:rPr>
          <w:lang w:val="en-US"/>
        </w:rPr>
      </w:pPr>
      <w:r w:rsidRPr="00B7455F">
        <w:rPr>
          <w:b/>
          <w:i/>
          <w:szCs w:val="22"/>
          <w:lang w:val="ru-RU"/>
        </w:rPr>
        <w:t>Образец №</w:t>
      </w:r>
      <w:r>
        <w:rPr>
          <w:b/>
          <w:i/>
          <w:szCs w:val="22"/>
          <w:lang w:val="ru-RU"/>
        </w:rPr>
        <w:t>1</w:t>
      </w:r>
      <w:r>
        <w:rPr>
          <w:b/>
          <w:i/>
          <w:szCs w:val="22"/>
          <w:lang w:val="en-US"/>
        </w:rPr>
        <w:t>3</w:t>
      </w:r>
    </w:p>
    <w:p w:rsidR="00A72111" w:rsidRPr="00636760" w:rsidRDefault="00A72111" w:rsidP="00EF3E79">
      <w:pPr>
        <w:pStyle w:val="BodyText"/>
        <w:ind w:right="-108"/>
        <w:rPr>
          <w:i/>
          <w:iCs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5940"/>
      </w:tblGrid>
      <w:tr w:rsidR="00A72111" w:rsidRPr="0036306B" w:rsidTr="00EF3E79"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5940" w:type="dxa"/>
          </w:tcPr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72111" w:rsidRPr="0036306B" w:rsidTr="00EF3E79">
        <w:trPr>
          <w:trHeight w:val="589"/>
        </w:trPr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Правно-организационна форма на участника:</w:t>
            </w:r>
          </w:p>
        </w:tc>
        <w:tc>
          <w:tcPr>
            <w:tcW w:w="5940" w:type="dxa"/>
            <w:vAlign w:val="bottom"/>
          </w:tcPr>
          <w:p w:rsidR="00A72111" w:rsidRPr="00216C6D" w:rsidRDefault="00A72111" w:rsidP="004D346B">
            <w:pPr>
              <w:pStyle w:val="BodyText"/>
              <w:ind w:left="252" w:hanging="360"/>
              <w:jc w:val="center"/>
              <w:rPr>
                <w:i/>
                <w:iCs/>
                <w:sz w:val="20"/>
              </w:rPr>
            </w:pPr>
            <w:r w:rsidRPr="00216C6D">
              <w:rPr>
                <w:i/>
                <w:iCs/>
                <w:sz w:val="20"/>
              </w:rPr>
              <w:t>(търговското дружество или обединения или друга правна форма)</w:t>
            </w:r>
          </w:p>
        </w:tc>
      </w:tr>
      <w:tr w:rsidR="00A72111" w:rsidRPr="0036306B" w:rsidTr="00EF3E79"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Седалище по регистрация:</w:t>
            </w:r>
          </w:p>
        </w:tc>
        <w:tc>
          <w:tcPr>
            <w:tcW w:w="5940" w:type="dxa"/>
          </w:tcPr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72111" w:rsidRPr="0036306B" w:rsidTr="00EF3E79"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ЕИК / Булстат:</w:t>
            </w:r>
          </w:p>
        </w:tc>
        <w:tc>
          <w:tcPr>
            <w:tcW w:w="5940" w:type="dxa"/>
          </w:tcPr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72111" w:rsidRPr="0036306B" w:rsidTr="00EF3E79">
        <w:trPr>
          <w:trHeight w:val="500"/>
        </w:trPr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5940" w:type="dxa"/>
          </w:tcPr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  <w:p w:rsidR="00A72111" w:rsidRPr="00B54B67" w:rsidRDefault="00A72111" w:rsidP="004D346B">
            <w:pPr>
              <w:pStyle w:val="BodyText"/>
              <w:ind w:left="252"/>
              <w:rPr>
                <w:i/>
                <w:iCs/>
                <w:sz w:val="20"/>
              </w:rPr>
            </w:pPr>
            <w:r w:rsidRPr="00B54B67">
              <w:rPr>
                <w:i/>
                <w:iCs/>
                <w:sz w:val="20"/>
              </w:rPr>
              <w:t>(държава, град, пощенски код, улица, №)</w:t>
            </w:r>
          </w:p>
        </w:tc>
      </w:tr>
      <w:tr w:rsidR="00A72111" w:rsidRPr="0036306B" w:rsidTr="00EF3E79"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Телефонен номер:</w:t>
            </w:r>
          </w:p>
        </w:tc>
        <w:tc>
          <w:tcPr>
            <w:tcW w:w="5940" w:type="dxa"/>
          </w:tcPr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72111" w:rsidRPr="0036306B" w:rsidTr="00EF3E79"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Факс номер:</w:t>
            </w:r>
          </w:p>
        </w:tc>
        <w:tc>
          <w:tcPr>
            <w:tcW w:w="5940" w:type="dxa"/>
          </w:tcPr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72111" w:rsidRPr="0036306B" w:rsidTr="00EF3E79"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Електронен адрес:</w:t>
            </w:r>
          </w:p>
        </w:tc>
        <w:tc>
          <w:tcPr>
            <w:tcW w:w="5940" w:type="dxa"/>
          </w:tcPr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72111" w:rsidRPr="0036306B" w:rsidTr="00EF3E79">
        <w:tc>
          <w:tcPr>
            <w:tcW w:w="3240" w:type="dxa"/>
          </w:tcPr>
          <w:p w:rsidR="00A72111" w:rsidRPr="0036306B" w:rsidRDefault="00A72111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Лице за контакти:</w:t>
            </w:r>
          </w:p>
        </w:tc>
        <w:tc>
          <w:tcPr>
            <w:tcW w:w="5940" w:type="dxa"/>
          </w:tcPr>
          <w:p w:rsidR="00A72111" w:rsidRPr="0036306B" w:rsidRDefault="00A72111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</w:tbl>
    <w:p w:rsidR="00A72111" w:rsidRDefault="00A72111" w:rsidP="00B721A4">
      <w:pPr>
        <w:pStyle w:val="BodyText"/>
        <w:tabs>
          <w:tab w:val="left" w:pos="540"/>
        </w:tabs>
        <w:ind w:left="4248" w:firstLine="708"/>
        <w:rPr>
          <w:b/>
          <w:bCs/>
          <w:caps/>
        </w:rPr>
      </w:pPr>
    </w:p>
    <w:p w:rsidR="00A72111" w:rsidRDefault="00A72111" w:rsidP="00FD34A8">
      <w:pPr>
        <w:pStyle w:val="BodyText"/>
        <w:ind w:left="5220"/>
        <w:rPr>
          <w:b/>
          <w:bCs/>
          <w:caps/>
          <w:lang w:val="en-US"/>
        </w:rPr>
      </w:pPr>
    </w:p>
    <w:p w:rsidR="00A72111" w:rsidRDefault="00A72111" w:rsidP="00FD34A8">
      <w:pPr>
        <w:pStyle w:val="BodyText"/>
        <w:ind w:left="5220"/>
        <w:rPr>
          <w:b/>
          <w:bCs/>
          <w:caps/>
          <w:lang w:val="en-US"/>
        </w:rPr>
      </w:pPr>
    </w:p>
    <w:p w:rsidR="00A72111" w:rsidRPr="00636760" w:rsidRDefault="00A72111" w:rsidP="00FD34A8">
      <w:pPr>
        <w:pStyle w:val="BodyText"/>
        <w:ind w:left="5220"/>
        <w:rPr>
          <w:b/>
          <w:bCs/>
          <w:caps/>
        </w:rPr>
      </w:pPr>
      <w:r w:rsidRPr="00636760">
        <w:rPr>
          <w:b/>
          <w:bCs/>
          <w:caps/>
        </w:rPr>
        <w:t xml:space="preserve">До </w:t>
      </w:r>
    </w:p>
    <w:p w:rsidR="00A72111" w:rsidRPr="00636760" w:rsidRDefault="00A72111" w:rsidP="00FD34A8">
      <w:pPr>
        <w:pStyle w:val="BodyText"/>
        <w:ind w:left="5220"/>
        <w:rPr>
          <w:b/>
          <w:bCs/>
          <w:caps/>
        </w:rPr>
      </w:pPr>
      <w:r w:rsidRPr="00636760">
        <w:rPr>
          <w:b/>
          <w:bCs/>
          <w:caps/>
        </w:rPr>
        <w:t>ОБЩИНА СВИЩОВ</w:t>
      </w:r>
    </w:p>
    <w:p w:rsidR="00A72111" w:rsidRDefault="00A72111" w:rsidP="00FD34A8">
      <w:pPr>
        <w:pStyle w:val="BodyText"/>
        <w:ind w:left="5220"/>
        <w:rPr>
          <w:b/>
          <w:bCs/>
          <w:caps/>
        </w:rPr>
      </w:pPr>
      <w:r>
        <w:rPr>
          <w:b/>
          <w:bCs/>
        </w:rPr>
        <w:t>ГР</w:t>
      </w:r>
      <w:r w:rsidRPr="00636760">
        <w:rPr>
          <w:b/>
          <w:bCs/>
          <w:caps/>
        </w:rPr>
        <w:t>. СВИЩОВ</w:t>
      </w:r>
      <w:r>
        <w:rPr>
          <w:b/>
          <w:bCs/>
          <w:caps/>
        </w:rPr>
        <w:t xml:space="preserve">   5250</w:t>
      </w:r>
    </w:p>
    <w:p w:rsidR="00A72111" w:rsidRPr="00636760" w:rsidRDefault="00A72111" w:rsidP="00FD34A8">
      <w:pPr>
        <w:pStyle w:val="BodyText"/>
        <w:ind w:left="5220"/>
        <w:rPr>
          <w:b/>
          <w:bCs/>
          <w:caps/>
        </w:rPr>
      </w:pPr>
      <w:r>
        <w:rPr>
          <w:b/>
          <w:bCs/>
          <w:caps/>
        </w:rPr>
        <w:t>УЛ</w:t>
      </w:r>
      <w:r w:rsidRPr="00636760">
        <w:rPr>
          <w:b/>
          <w:bCs/>
          <w:caps/>
        </w:rPr>
        <w:t xml:space="preserve">. </w:t>
      </w:r>
      <w:r>
        <w:rPr>
          <w:b/>
          <w:bCs/>
          <w:caps/>
        </w:rPr>
        <w:t>„</w:t>
      </w:r>
      <w:r w:rsidRPr="00636760">
        <w:rPr>
          <w:b/>
          <w:bCs/>
          <w:caps/>
        </w:rPr>
        <w:t>ЦАНКО ЦЕРКОВСКИ</w:t>
      </w:r>
      <w:r>
        <w:rPr>
          <w:b/>
          <w:bCs/>
          <w:caps/>
        </w:rPr>
        <w:t>”</w:t>
      </w:r>
      <w:r w:rsidRPr="00636760">
        <w:rPr>
          <w:b/>
          <w:bCs/>
          <w:caps/>
        </w:rPr>
        <w:t xml:space="preserve"> №</w:t>
      </w:r>
      <w:r>
        <w:rPr>
          <w:b/>
          <w:bCs/>
          <w:caps/>
        </w:rPr>
        <w:t xml:space="preserve"> </w:t>
      </w:r>
      <w:r w:rsidRPr="00636760">
        <w:rPr>
          <w:b/>
          <w:bCs/>
          <w:caps/>
        </w:rPr>
        <w:t>2</w:t>
      </w:r>
    </w:p>
    <w:p w:rsidR="00A72111" w:rsidRDefault="00A72111" w:rsidP="00B721A4">
      <w:pPr>
        <w:pStyle w:val="BodyTextIndent3"/>
        <w:tabs>
          <w:tab w:val="left" w:pos="360"/>
        </w:tabs>
        <w:spacing w:before="120" w:after="0"/>
        <w:ind w:left="0" w:right="-51"/>
        <w:jc w:val="both"/>
        <w:rPr>
          <w:b/>
          <w:sz w:val="24"/>
          <w:szCs w:val="24"/>
          <w:lang w:val="en-US"/>
        </w:rPr>
      </w:pPr>
    </w:p>
    <w:p w:rsidR="00A72111" w:rsidRDefault="00A72111" w:rsidP="00B721A4">
      <w:pPr>
        <w:pStyle w:val="BodyTextIndent3"/>
        <w:tabs>
          <w:tab w:val="left" w:pos="360"/>
        </w:tabs>
        <w:spacing w:before="120" w:after="0"/>
        <w:ind w:left="0" w:right="-51"/>
        <w:jc w:val="both"/>
        <w:rPr>
          <w:b/>
          <w:sz w:val="24"/>
          <w:szCs w:val="24"/>
          <w:lang w:val="en-US"/>
        </w:rPr>
      </w:pPr>
    </w:p>
    <w:p w:rsidR="00A72111" w:rsidRPr="002014AE" w:rsidRDefault="00A72111" w:rsidP="002014AE">
      <w:pPr>
        <w:tabs>
          <w:tab w:val="left" w:pos="540"/>
        </w:tabs>
        <w:jc w:val="center"/>
        <w:rPr>
          <w:b/>
          <w:sz w:val="36"/>
          <w:szCs w:val="36"/>
        </w:rPr>
      </w:pPr>
      <w:r w:rsidRPr="002014AE">
        <w:rPr>
          <w:b/>
          <w:sz w:val="36"/>
          <w:szCs w:val="36"/>
        </w:rPr>
        <w:t>П Р Е Д Л О Ж Е Н И Е</w:t>
      </w:r>
    </w:p>
    <w:p w:rsidR="00A72111" w:rsidRDefault="00A72111" w:rsidP="002014AE">
      <w:pPr>
        <w:jc w:val="center"/>
        <w:rPr>
          <w:sz w:val="28"/>
          <w:szCs w:val="28"/>
          <w:lang w:val="en-US"/>
        </w:rPr>
      </w:pPr>
      <w:r w:rsidRPr="002014AE">
        <w:rPr>
          <w:sz w:val="28"/>
          <w:szCs w:val="28"/>
        </w:rPr>
        <w:t>за изпълнение на поръчката</w:t>
      </w:r>
    </w:p>
    <w:p w:rsidR="00A72111" w:rsidRDefault="00A72111" w:rsidP="00B721A4">
      <w:pPr>
        <w:ind w:firstLine="851"/>
        <w:rPr>
          <w:b/>
          <w:bCs/>
          <w:szCs w:val="22"/>
        </w:rPr>
      </w:pPr>
    </w:p>
    <w:p w:rsidR="00A72111" w:rsidRPr="0036306B" w:rsidRDefault="00A72111" w:rsidP="00B721A4">
      <w:pPr>
        <w:ind w:firstLine="851"/>
        <w:rPr>
          <w:b/>
          <w:bCs/>
          <w:szCs w:val="2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7380"/>
      </w:tblGrid>
      <w:tr w:rsidR="00A72111" w:rsidRPr="0036306B" w:rsidTr="00E662AA">
        <w:tc>
          <w:tcPr>
            <w:tcW w:w="1980" w:type="dxa"/>
            <w:shd w:val="clear" w:color="auto" w:fill="F3F3F3"/>
          </w:tcPr>
          <w:p w:rsidR="00A72111" w:rsidRPr="0036306B" w:rsidRDefault="00A72111" w:rsidP="004D346B">
            <w:pPr>
              <w:pStyle w:val="BodyText"/>
              <w:spacing w:before="120" w:after="120"/>
              <w:rPr>
                <w:b/>
                <w:bCs/>
              </w:rPr>
            </w:pPr>
            <w:r w:rsidRPr="0036306B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7380" w:type="dxa"/>
          </w:tcPr>
          <w:p w:rsidR="00A72111" w:rsidRPr="00610A4E" w:rsidRDefault="00A72111" w:rsidP="00610A4E">
            <w:pPr>
              <w:tabs>
                <w:tab w:val="left" w:pos="567"/>
              </w:tabs>
              <w:jc w:val="both"/>
              <w:rPr>
                <w:b/>
                <w:i/>
              </w:rPr>
            </w:pPr>
            <w:r w:rsidRPr="001A6466">
              <w:rPr>
                <w:b/>
                <w:i/>
                <w:iCs/>
              </w:rPr>
              <w:t xml:space="preserve">„Избор на изпълнител за </w:t>
            </w:r>
            <w:r w:rsidRPr="001A6466">
              <w:rPr>
                <w:b/>
                <w:i/>
              </w:rPr>
              <w:t xml:space="preserve">разработване на тръжни документации за предвидените процедури при изпълнение на проект </w:t>
            </w:r>
            <w:r>
              <w:rPr>
                <w:rFonts w:eastAsia="MS Mincho"/>
                <w:b/>
                <w:i/>
              </w:rPr>
              <w:t>„</w:t>
            </w:r>
            <w:r w:rsidRPr="001A6466">
              <w:rPr>
                <w:b/>
                <w:i/>
              </w:rPr>
              <w:t>Нове-сърцето на легиона. Социализация и експониране на римски военен лагер и късноантичен град Нове – І етап”.</w:t>
            </w:r>
          </w:p>
        </w:tc>
      </w:tr>
    </w:tbl>
    <w:p w:rsidR="00A72111" w:rsidRPr="0036306B" w:rsidRDefault="00A72111" w:rsidP="00B721A4">
      <w:pPr>
        <w:ind w:firstLine="851"/>
        <w:rPr>
          <w:b/>
          <w:bCs/>
          <w:szCs w:val="22"/>
        </w:rPr>
      </w:pPr>
    </w:p>
    <w:p w:rsidR="00A72111" w:rsidRDefault="00A72111" w:rsidP="00B721A4">
      <w:pPr>
        <w:ind w:firstLine="425"/>
        <w:rPr>
          <w:b/>
          <w:bCs/>
          <w:i/>
          <w:lang w:val="en-US"/>
        </w:rPr>
      </w:pPr>
      <w:r>
        <w:rPr>
          <w:b/>
          <w:bCs/>
          <w:i/>
        </w:rPr>
        <w:t xml:space="preserve">  </w:t>
      </w:r>
    </w:p>
    <w:p w:rsidR="00A72111" w:rsidRPr="00DC1B68" w:rsidRDefault="00A72111" w:rsidP="00B721A4">
      <w:pPr>
        <w:ind w:firstLine="425"/>
        <w:rPr>
          <w:b/>
          <w:bCs/>
          <w:i/>
          <w:lang w:val="en-US"/>
        </w:rPr>
      </w:pPr>
    </w:p>
    <w:p w:rsidR="00A72111" w:rsidRPr="00E51755" w:rsidRDefault="00A72111" w:rsidP="008A5B6A">
      <w:pPr>
        <w:spacing w:after="120"/>
        <w:ind w:firstLine="720"/>
        <w:rPr>
          <w:b/>
          <w:bCs/>
          <w:i/>
        </w:rPr>
      </w:pPr>
      <w:r w:rsidRPr="00E51755">
        <w:rPr>
          <w:b/>
          <w:bCs/>
          <w:i/>
        </w:rPr>
        <w:t xml:space="preserve">УВАЖАЕМИ </w:t>
      </w:r>
      <w:r w:rsidRPr="00E51755">
        <w:rPr>
          <w:b/>
          <w:bCs/>
          <w:i/>
          <w:caps/>
        </w:rPr>
        <w:t xml:space="preserve">госпожи </w:t>
      </w:r>
      <w:r w:rsidRPr="00E51755">
        <w:rPr>
          <w:b/>
          <w:bCs/>
          <w:i/>
        </w:rPr>
        <w:t>И ГОСПОДА,</w:t>
      </w:r>
    </w:p>
    <w:p w:rsidR="00A72111" w:rsidRPr="004A5ECA" w:rsidRDefault="00A72111" w:rsidP="008B44C7">
      <w:pPr>
        <w:autoSpaceDE w:val="0"/>
        <w:autoSpaceDN w:val="0"/>
        <w:adjustRightInd w:val="0"/>
        <w:ind w:firstLine="720"/>
        <w:jc w:val="both"/>
      </w:pPr>
      <w:r w:rsidRPr="004A5ECA">
        <w:t xml:space="preserve">С настоящото </w:t>
      </w:r>
      <w:r>
        <w:t>п</w:t>
      </w:r>
      <w:r w:rsidRPr="004A5ECA">
        <w:t>редложение приемам</w:t>
      </w:r>
      <w:r>
        <w:t>е</w:t>
      </w:r>
      <w:r w:rsidRPr="004A5ECA">
        <w:t xml:space="preserve"> изцяло условията </w:t>
      </w:r>
      <w:r>
        <w:t xml:space="preserve">за изпълнение на настоящата обществена поръчка </w:t>
      </w:r>
      <w:r w:rsidRPr="004A5ECA">
        <w:t>без резерви или ограничения в тяхната цялост.</w:t>
      </w:r>
    </w:p>
    <w:p w:rsidR="00A72111" w:rsidRPr="004A5ECA" w:rsidRDefault="00A72111" w:rsidP="008B44C7">
      <w:pPr>
        <w:autoSpaceDE w:val="0"/>
        <w:autoSpaceDN w:val="0"/>
        <w:adjustRightInd w:val="0"/>
        <w:ind w:firstLine="720"/>
        <w:jc w:val="both"/>
      </w:pPr>
      <w:r>
        <w:t>В случай, че бъдем</w:t>
      </w:r>
      <w:r w:rsidRPr="004A5ECA">
        <w:t xml:space="preserve"> избран</w:t>
      </w:r>
      <w:r>
        <w:t>и</w:t>
      </w:r>
      <w:r w:rsidRPr="004A5ECA">
        <w:t xml:space="preserve"> за изпълнител на обществената поръчка, поемам</w:t>
      </w:r>
      <w:r>
        <w:t>е ангажимента да представим</w:t>
      </w:r>
      <w:r w:rsidRPr="004A5ECA">
        <w:t xml:space="preserve"> гаранция за изпълнение</w:t>
      </w:r>
      <w:r>
        <w:t xml:space="preserve"> на договора</w:t>
      </w:r>
      <w:r w:rsidRPr="004A5ECA">
        <w:t xml:space="preserve"> в размер</w:t>
      </w:r>
      <w:r>
        <w:t xml:space="preserve"> </w:t>
      </w:r>
      <w:r w:rsidRPr="005622D3">
        <w:rPr>
          <w:b/>
        </w:rPr>
        <w:t>на 3 % от</w:t>
      </w:r>
      <w:r w:rsidRPr="004A5ECA">
        <w:t xml:space="preserve"> стойността </w:t>
      </w:r>
      <w:r>
        <w:t>му</w:t>
      </w:r>
      <w:r w:rsidRPr="004A5ECA">
        <w:t>, която да бъде валидна за целия срок на изпълнение на договора.</w:t>
      </w:r>
    </w:p>
    <w:p w:rsidR="00A72111" w:rsidRPr="0018748B" w:rsidRDefault="00A72111" w:rsidP="008A5B6A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A72111" w:rsidRDefault="00A72111" w:rsidP="008B44C7">
      <w:pPr>
        <w:ind w:firstLine="720"/>
        <w:jc w:val="both"/>
        <w:rPr>
          <w:b/>
        </w:rPr>
      </w:pPr>
      <w:r>
        <w:rPr>
          <w:b/>
        </w:rPr>
        <w:t>Предлагаме на вниманието Ви кратко</w:t>
      </w:r>
      <w:r w:rsidRPr="000C5CC4">
        <w:rPr>
          <w:b/>
        </w:rPr>
        <w:t xml:space="preserve"> </w:t>
      </w:r>
      <w:r>
        <w:rPr>
          <w:b/>
        </w:rPr>
        <w:t>представяне на досегашната ни дейност</w:t>
      </w:r>
      <w:r w:rsidRPr="000C5CC4">
        <w:rPr>
          <w:b/>
        </w:rPr>
        <w:t>, в т.ч. и на придобития</w:t>
      </w:r>
      <w:r>
        <w:rPr>
          <w:b/>
        </w:rPr>
        <w:t xml:space="preserve"> от нас</w:t>
      </w:r>
      <w:r w:rsidRPr="000C5CC4">
        <w:rPr>
          <w:b/>
        </w:rPr>
        <w:t xml:space="preserve"> опит:</w:t>
      </w:r>
      <w:r w:rsidRPr="007B6E8F">
        <w:rPr>
          <w:b/>
          <w:lang w:val="ru-RU"/>
        </w:rPr>
        <w:t xml:space="preserve"> </w:t>
      </w:r>
      <w:r>
        <w:rPr>
          <w:b/>
        </w:rPr>
        <w:t>..........................................................................</w:t>
      </w:r>
    </w:p>
    <w:p w:rsidR="00A72111" w:rsidRDefault="00A72111" w:rsidP="008B44C7">
      <w:pPr>
        <w:ind w:firstLine="720"/>
        <w:jc w:val="both"/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</w:t>
      </w:r>
    </w:p>
    <w:p w:rsidR="00A72111" w:rsidRDefault="00A72111" w:rsidP="008B44C7">
      <w:pPr>
        <w:spacing w:before="120" w:after="120"/>
        <w:ind w:firstLine="720"/>
        <w:jc w:val="both"/>
      </w:pPr>
      <w:r>
        <w:t>В случай, че бъдем</w:t>
      </w:r>
      <w:r w:rsidRPr="004A5ECA">
        <w:t xml:space="preserve"> избран</w:t>
      </w:r>
      <w:r>
        <w:t>и</w:t>
      </w:r>
      <w:r w:rsidRPr="004A5ECA">
        <w:t xml:space="preserve"> за изпълнител на обществената поръчка, поемам</w:t>
      </w:r>
      <w:r>
        <w:t>е ангажимент да изпълним поръчката в следните срокове:</w:t>
      </w:r>
    </w:p>
    <w:p w:rsidR="00A72111" w:rsidRDefault="00A72111" w:rsidP="00163C4C">
      <w:pPr>
        <w:spacing w:before="120" w:after="120"/>
        <w:ind w:firstLine="709"/>
        <w:jc w:val="both"/>
      </w:pPr>
      <w:r>
        <w:t>1. За р</w:t>
      </w:r>
      <w:r w:rsidRPr="00510ED9">
        <w:t xml:space="preserve">азработване на </w:t>
      </w:r>
      <w:r>
        <w:t>т</w:t>
      </w:r>
      <w:r w:rsidRPr="00510ED9">
        <w:t xml:space="preserve">ръжна документация за възлагане на обществена </w:t>
      </w:r>
      <w:r>
        <w:t>поръчка с предмет: </w:t>
      </w:r>
      <w:r w:rsidRPr="00223455">
        <w:rPr>
          <w:b/>
          <w:i/>
        </w:rPr>
        <w:t>„</w:t>
      </w:r>
      <w:r w:rsidRPr="00223455">
        <w:rPr>
          <w:b/>
          <w:i/>
          <w:iCs/>
        </w:rPr>
        <w:t xml:space="preserve">Избор на изпълнител за </w:t>
      </w:r>
      <w:r w:rsidRPr="00223455">
        <w:rPr>
          <w:b/>
          <w:i/>
        </w:rPr>
        <w:t>подготовка на строителната площадка и изпълнение на строително монтажните работи</w:t>
      </w:r>
      <w:r>
        <w:rPr>
          <w:b/>
          <w:i/>
        </w:rPr>
        <w:t xml:space="preserve"> и доставките</w:t>
      </w:r>
      <w:r w:rsidRPr="00223455">
        <w:rPr>
          <w:b/>
          <w:i/>
        </w:rPr>
        <w:t xml:space="preserve"> </w:t>
      </w:r>
      <w:r>
        <w:rPr>
          <w:b/>
          <w:i/>
        </w:rPr>
        <w:t>з</w:t>
      </w:r>
      <w:r w:rsidRPr="00223455">
        <w:rPr>
          <w:b/>
          <w:i/>
        </w:rPr>
        <w:t>а обект: „Нове-сърцето на легиона. Социализация и експониране на римски военен лагер и късноантичен град Нове – І етап”</w:t>
      </w:r>
      <w:r w:rsidRPr="008A72F1">
        <w:rPr>
          <w:color w:val="000000"/>
        </w:rPr>
        <w:t xml:space="preserve"> </w:t>
      </w:r>
      <w:r>
        <w:rPr>
          <w:color w:val="000000"/>
        </w:rPr>
        <w:t>-</w:t>
      </w:r>
      <w:r>
        <w:t xml:space="preserve"> </w:t>
      </w:r>
      <w:r w:rsidRPr="00027E92">
        <w:rPr>
          <w:b/>
        </w:rPr>
        <w:t>35 (тридесет и пет)</w:t>
      </w:r>
      <w:r>
        <w:t xml:space="preserve"> </w:t>
      </w:r>
      <w:r w:rsidRPr="000517EA">
        <w:t>к</w:t>
      </w:r>
      <w:r>
        <w:t xml:space="preserve">алендарни дни, считано от датата на сключване на договора за възлагане на </w:t>
      </w:r>
      <w:r w:rsidRPr="001F272A">
        <w:t>поръчката</w:t>
      </w:r>
      <w:r>
        <w:t>.</w:t>
      </w:r>
    </w:p>
    <w:p w:rsidR="00A72111" w:rsidRDefault="00A72111" w:rsidP="00316231">
      <w:pPr>
        <w:spacing w:before="120" w:after="120"/>
        <w:ind w:firstLine="709"/>
        <w:jc w:val="both"/>
      </w:pPr>
      <w:r w:rsidRPr="00223455">
        <w:t>2.</w:t>
      </w:r>
      <w:r>
        <w:rPr>
          <w:b/>
        </w:rPr>
        <w:t xml:space="preserve"> </w:t>
      </w:r>
      <w:r w:rsidRPr="00E96312">
        <w:t xml:space="preserve"> </w:t>
      </w:r>
      <w:r>
        <w:t>За р</w:t>
      </w:r>
      <w:r w:rsidRPr="00510ED9">
        <w:t xml:space="preserve">азработване на </w:t>
      </w:r>
      <w:r>
        <w:t>т</w:t>
      </w:r>
      <w:r w:rsidRPr="00510ED9">
        <w:t>ръжна документация за възлагане на</w:t>
      </w:r>
      <w:r>
        <w:t xml:space="preserve"> обществена поръчка с предмет: </w:t>
      </w:r>
      <w:r w:rsidRPr="00223455">
        <w:rPr>
          <w:b/>
          <w:i/>
        </w:rPr>
        <w:t>„</w:t>
      </w:r>
      <w:r w:rsidRPr="00223455">
        <w:rPr>
          <w:b/>
          <w:i/>
          <w:iCs/>
        </w:rPr>
        <w:t xml:space="preserve">Избор на изпълнител за </w:t>
      </w:r>
      <w:r w:rsidRPr="002D3B1D">
        <w:rPr>
          <w:b/>
          <w:i/>
        </w:rPr>
        <w:t>упражняване на авторски надзор</w:t>
      </w:r>
      <w:r>
        <w:rPr>
          <w:b/>
          <w:i/>
        </w:rPr>
        <w:t xml:space="preserve"> при изпълнение на</w:t>
      </w:r>
      <w:r w:rsidRPr="0060431B">
        <w:rPr>
          <w:b/>
          <w:i/>
        </w:rPr>
        <w:t xml:space="preserve"> </w:t>
      </w:r>
      <w:r w:rsidRPr="00223455">
        <w:rPr>
          <w:b/>
          <w:i/>
        </w:rPr>
        <w:t>строително монтажните работи</w:t>
      </w:r>
      <w:r>
        <w:rPr>
          <w:b/>
          <w:i/>
        </w:rPr>
        <w:t xml:space="preserve"> на</w:t>
      </w:r>
      <w:r w:rsidRPr="00223455">
        <w:rPr>
          <w:b/>
          <w:i/>
        </w:rPr>
        <w:t xml:space="preserve"> обект: „Нове-сърцето на легиона. Социализация и експониране на римски военен лагер и късноантичен град Нове – І етап”</w:t>
      </w:r>
      <w:r>
        <w:rPr>
          <w:b/>
          <w:i/>
        </w:rPr>
        <w:t xml:space="preserve"> </w:t>
      </w:r>
      <w:r>
        <w:rPr>
          <w:color w:val="000000"/>
        </w:rPr>
        <w:t>-</w:t>
      </w:r>
      <w:r>
        <w:t xml:space="preserve"> </w:t>
      </w:r>
      <w:r w:rsidRPr="00027E92">
        <w:rPr>
          <w:b/>
        </w:rPr>
        <w:t>35 (тридесет и пет)</w:t>
      </w:r>
      <w:r w:rsidRPr="0087628B">
        <w:t xml:space="preserve"> </w:t>
      </w:r>
      <w:r w:rsidRPr="000517EA">
        <w:t>к</w:t>
      </w:r>
      <w:r>
        <w:t xml:space="preserve">алендарни дни, считано от датата на сключване на договора за възлагане на </w:t>
      </w:r>
      <w:r w:rsidRPr="001F272A">
        <w:t>поръчката</w:t>
      </w:r>
      <w:r>
        <w:t>.</w:t>
      </w:r>
    </w:p>
    <w:p w:rsidR="00A72111" w:rsidRDefault="00A72111" w:rsidP="00316231">
      <w:pPr>
        <w:spacing w:before="120" w:after="120"/>
        <w:ind w:firstLine="709"/>
        <w:jc w:val="both"/>
      </w:pPr>
      <w:r>
        <w:t>3. За р</w:t>
      </w:r>
      <w:r w:rsidRPr="00510ED9">
        <w:t xml:space="preserve">азработване на </w:t>
      </w:r>
      <w:r>
        <w:t>т</w:t>
      </w:r>
      <w:r w:rsidRPr="00510ED9">
        <w:t>ръжна документация за възлагане на</w:t>
      </w:r>
      <w:r>
        <w:t xml:space="preserve"> обществена поръчка с предмет: </w:t>
      </w:r>
      <w:r w:rsidRPr="00223455">
        <w:rPr>
          <w:b/>
          <w:i/>
        </w:rPr>
        <w:t>„</w:t>
      </w:r>
      <w:r w:rsidRPr="00223455">
        <w:rPr>
          <w:b/>
          <w:i/>
          <w:iCs/>
        </w:rPr>
        <w:t xml:space="preserve">Избор на изпълнител за </w:t>
      </w:r>
      <w:r>
        <w:rPr>
          <w:b/>
          <w:i/>
        </w:rPr>
        <w:t>о</w:t>
      </w:r>
      <w:r w:rsidRPr="0060431B">
        <w:rPr>
          <w:b/>
          <w:i/>
        </w:rPr>
        <w:t>съществяване на строителен надзор</w:t>
      </w:r>
      <w:r>
        <w:rPr>
          <w:b/>
          <w:i/>
        </w:rPr>
        <w:t xml:space="preserve"> при изпълнение на</w:t>
      </w:r>
      <w:r w:rsidRPr="0060431B">
        <w:rPr>
          <w:b/>
          <w:i/>
        </w:rPr>
        <w:t xml:space="preserve"> </w:t>
      </w:r>
      <w:r w:rsidRPr="00223455">
        <w:rPr>
          <w:b/>
          <w:i/>
        </w:rPr>
        <w:t>строително монтажните работи</w:t>
      </w:r>
      <w:r>
        <w:rPr>
          <w:b/>
          <w:i/>
        </w:rPr>
        <w:t xml:space="preserve"> на</w:t>
      </w:r>
      <w:r w:rsidRPr="00223455">
        <w:rPr>
          <w:b/>
          <w:i/>
        </w:rPr>
        <w:t xml:space="preserve"> обект: „Нове-сърцето на легиона. Социализация и експониране на римски военен лагер и късноантичен град Нове – І етап”</w:t>
      </w:r>
      <w:r>
        <w:rPr>
          <w:b/>
          <w:i/>
        </w:rPr>
        <w:t xml:space="preserve"> </w:t>
      </w:r>
      <w:r w:rsidRPr="008A72F1">
        <w:rPr>
          <w:color w:val="000000"/>
        </w:rPr>
        <w:t xml:space="preserve"> </w:t>
      </w:r>
      <w:r>
        <w:rPr>
          <w:color w:val="000000"/>
        </w:rPr>
        <w:t xml:space="preserve">- </w:t>
      </w:r>
      <w:r w:rsidRPr="00027E92">
        <w:rPr>
          <w:b/>
        </w:rPr>
        <w:t>35 (тридесет и пет)</w:t>
      </w:r>
      <w:r>
        <w:t xml:space="preserve"> </w:t>
      </w:r>
      <w:r w:rsidRPr="000517EA">
        <w:t>к</w:t>
      </w:r>
      <w:r>
        <w:t xml:space="preserve">алендарни дни, считано от датата на сключване на договора за възлагане на </w:t>
      </w:r>
      <w:r w:rsidRPr="001F272A">
        <w:t>поръчката</w:t>
      </w:r>
      <w:r>
        <w:t>.</w:t>
      </w:r>
    </w:p>
    <w:p w:rsidR="00A72111" w:rsidRDefault="00A72111" w:rsidP="00316231">
      <w:pPr>
        <w:spacing w:before="120" w:after="120"/>
        <w:ind w:firstLine="709"/>
        <w:jc w:val="both"/>
      </w:pPr>
      <w:r>
        <w:t>4. За р</w:t>
      </w:r>
      <w:r w:rsidRPr="00510ED9">
        <w:t xml:space="preserve">азработване на </w:t>
      </w:r>
      <w:r>
        <w:t>т</w:t>
      </w:r>
      <w:r w:rsidRPr="00510ED9">
        <w:t>ръжна документация за възлагане на</w:t>
      </w:r>
      <w:r>
        <w:t xml:space="preserve"> обществена поръчка с предмет: </w:t>
      </w:r>
      <w:r w:rsidRPr="00223455">
        <w:rPr>
          <w:b/>
          <w:i/>
        </w:rPr>
        <w:t>„</w:t>
      </w:r>
      <w:r w:rsidRPr="002D3B1D">
        <w:rPr>
          <w:b/>
          <w:i/>
          <w:iCs/>
        </w:rPr>
        <w:t xml:space="preserve">Избор на изпълнител за </w:t>
      </w:r>
      <w:r w:rsidRPr="002D3B1D">
        <w:rPr>
          <w:b/>
          <w:i/>
        </w:rPr>
        <w:t xml:space="preserve">доставка на съоръжения,  оборудване и обзавеждане </w:t>
      </w:r>
      <w:r>
        <w:rPr>
          <w:b/>
          <w:i/>
        </w:rPr>
        <w:t>з</w:t>
      </w:r>
      <w:r w:rsidRPr="002D3B1D">
        <w:rPr>
          <w:b/>
          <w:i/>
        </w:rPr>
        <w:t>а</w:t>
      </w:r>
      <w:r w:rsidRPr="00223455">
        <w:rPr>
          <w:b/>
          <w:i/>
        </w:rPr>
        <w:t xml:space="preserve"> обект: „Нове-сърцето на легиона. Социализация и експониране на римски военен лагер и късноантичен град Нове – І етап</w:t>
      </w:r>
      <w:r>
        <w:rPr>
          <w:b/>
          <w:i/>
        </w:rPr>
        <w:t xml:space="preserve">”, със следните обособени позиции: </w:t>
      </w:r>
    </w:p>
    <w:p w:rsidR="00A72111" w:rsidRPr="00011EAF" w:rsidRDefault="00A72111" w:rsidP="004B3365">
      <w:pPr>
        <w:tabs>
          <w:tab w:val="left" w:pos="400"/>
        </w:tabs>
        <w:ind w:firstLine="400"/>
        <w:rPr>
          <w:b/>
          <w:i/>
        </w:rPr>
      </w:pPr>
      <w:r>
        <w:rPr>
          <w:i/>
        </w:rPr>
        <w:tab/>
      </w:r>
      <w:r w:rsidRPr="00011EAF">
        <w:rPr>
          <w:i/>
        </w:rPr>
        <w:t xml:space="preserve">Обособена позиция  № 1: </w:t>
      </w:r>
      <w:r w:rsidRPr="00011EAF">
        <w:rPr>
          <w:b/>
          <w:i/>
        </w:rPr>
        <w:t>„Доставка на информационни табели”;</w:t>
      </w:r>
    </w:p>
    <w:p w:rsidR="00A72111" w:rsidRDefault="00A72111" w:rsidP="004B3365">
      <w:pPr>
        <w:ind w:firstLine="709"/>
        <w:jc w:val="both"/>
      </w:pPr>
      <w:r>
        <w:rPr>
          <w:i/>
        </w:rPr>
        <w:t xml:space="preserve">Обособена позиция </w:t>
      </w:r>
      <w:r w:rsidRPr="00011EAF">
        <w:rPr>
          <w:i/>
        </w:rPr>
        <w:t xml:space="preserve">№ 2: </w:t>
      </w:r>
      <w:r w:rsidRPr="00011EAF">
        <w:rPr>
          <w:b/>
          <w:i/>
        </w:rPr>
        <w:t>„Доставка на стифиращи се столове за зрители и офис обзавеждане”</w:t>
      </w:r>
      <w:r>
        <w:rPr>
          <w:b/>
          <w:i/>
        </w:rPr>
        <w:t xml:space="preserve"> - </w:t>
      </w:r>
      <w:r w:rsidRPr="00027E92">
        <w:rPr>
          <w:b/>
        </w:rPr>
        <w:t>50 (петдесет)</w:t>
      </w:r>
      <w:r>
        <w:t xml:space="preserve"> </w:t>
      </w:r>
      <w:r w:rsidRPr="000517EA">
        <w:t>к</w:t>
      </w:r>
      <w:r>
        <w:t>алендарни дни, считано от датата на сключване на договора за възлагане на поръчката.</w:t>
      </w:r>
    </w:p>
    <w:p w:rsidR="00A72111" w:rsidRDefault="00A72111" w:rsidP="001C05C0">
      <w:pPr>
        <w:ind w:firstLine="709"/>
        <w:jc w:val="both"/>
      </w:pPr>
      <w:r>
        <w:t xml:space="preserve">5. За обществена поръчка с предмет: </w:t>
      </w:r>
      <w:r w:rsidRPr="00223455">
        <w:rPr>
          <w:b/>
          <w:i/>
        </w:rPr>
        <w:t>„</w:t>
      </w:r>
      <w:r w:rsidRPr="002D3B1D">
        <w:rPr>
          <w:b/>
          <w:i/>
          <w:iCs/>
        </w:rPr>
        <w:t>Избор на изпълнител</w:t>
      </w:r>
      <w:r>
        <w:rPr>
          <w:b/>
          <w:i/>
          <w:iCs/>
        </w:rPr>
        <w:t>и</w:t>
      </w:r>
      <w:r w:rsidRPr="002D3B1D">
        <w:rPr>
          <w:b/>
          <w:i/>
          <w:iCs/>
        </w:rPr>
        <w:t xml:space="preserve"> за </w:t>
      </w:r>
      <w:r w:rsidRPr="0091292A">
        <w:rPr>
          <w:b/>
          <w:i/>
        </w:rPr>
        <w:t>изпълнение на дейности по информиране, публичност и виз</w:t>
      </w:r>
      <w:r>
        <w:rPr>
          <w:b/>
          <w:i/>
        </w:rPr>
        <w:t>у</w:t>
      </w:r>
      <w:r w:rsidRPr="0091292A">
        <w:rPr>
          <w:b/>
          <w:i/>
        </w:rPr>
        <w:t>ална идентификация на проекта. Изработване и разпространение на рекламни материали, организиране на събития в района на туристическите атракции и др</w:t>
      </w:r>
      <w:r>
        <w:rPr>
          <w:b/>
          <w:i/>
        </w:rPr>
        <w:t>.</w:t>
      </w:r>
      <w:r w:rsidRPr="0091292A">
        <w:rPr>
          <w:b/>
          <w:i/>
        </w:rPr>
        <w:t xml:space="preserve"> </w:t>
      </w:r>
      <w:r>
        <w:rPr>
          <w:b/>
          <w:i/>
        </w:rPr>
        <w:t>з</w:t>
      </w:r>
      <w:r w:rsidRPr="002D3B1D">
        <w:rPr>
          <w:b/>
          <w:i/>
        </w:rPr>
        <w:t>а</w:t>
      </w:r>
      <w:r w:rsidRPr="00223455">
        <w:rPr>
          <w:b/>
          <w:i/>
        </w:rPr>
        <w:t xml:space="preserve"> обект: „Нове-сърцето на легиона. Социализация и експониране на римски военен лагер и късноантичен град Нове – І етап</w:t>
      </w:r>
      <w:r>
        <w:rPr>
          <w:b/>
          <w:i/>
        </w:rPr>
        <w:t xml:space="preserve">”, със следните обособени позиции: </w:t>
      </w:r>
    </w:p>
    <w:p w:rsidR="00A72111" w:rsidRPr="00011EAF" w:rsidRDefault="00A72111" w:rsidP="001C05C0">
      <w:pPr>
        <w:ind w:firstLine="708"/>
        <w:jc w:val="both"/>
        <w:rPr>
          <w:i/>
        </w:rPr>
      </w:pPr>
      <w:r>
        <w:rPr>
          <w:i/>
        </w:rPr>
        <w:t>Обособена позиция  № 1:</w:t>
      </w:r>
      <w:r w:rsidRPr="00011EAF">
        <w:rPr>
          <w:i/>
        </w:rPr>
        <w:t xml:space="preserve"> </w:t>
      </w:r>
      <w:r w:rsidRPr="00011EAF">
        <w:rPr>
          <w:b/>
          <w:i/>
        </w:rPr>
        <w:t>„Изпълнение на дейности за публичност на проекта”</w:t>
      </w:r>
      <w:r w:rsidRPr="00011EAF">
        <w:rPr>
          <w:i/>
        </w:rPr>
        <w:t>.</w:t>
      </w:r>
    </w:p>
    <w:p w:rsidR="00A72111" w:rsidRPr="00011EAF" w:rsidRDefault="00A72111" w:rsidP="00013B99">
      <w:pPr>
        <w:ind w:firstLine="708"/>
        <w:jc w:val="both"/>
        <w:rPr>
          <w:i/>
        </w:rPr>
      </w:pPr>
      <w:r>
        <w:rPr>
          <w:i/>
        </w:rPr>
        <w:t>Обособена позиция № </w:t>
      </w:r>
      <w:r w:rsidRPr="00011EAF">
        <w:rPr>
          <w:i/>
        </w:rPr>
        <w:t>2:</w:t>
      </w:r>
      <w:r>
        <w:rPr>
          <w:i/>
        </w:rPr>
        <w:t> </w:t>
      </w:r>
      <w:r w:rsidRPr="00011EAF">
        <w:rPr>
          <w:b/>
          <w:i/>
        </w:rPr>
        <w:t>„Разработване на дългосрочна маркетингова стратегия за промотиране на Нове”</w:t>
      </w:r>
      <w:r w:rsidRPr="00011EAF">
        <w:rPr>
          <w:i/>
        </w:rPr>
        <w:t>.</w:t>
      </w:r>
    </w:p>
    <w:p w:rsidR="00A72111" w:rsidRPr="00011EAF" w:rsidRDefault="00A72111" w:rsidP="00013B99">
      <w:pPr>
        <w:ind w:firstLine="708"/>
        <w:jc w:val="both"/>
        <w:rPr>
          <w:b/>
          <w:i/>
        </w:rPr>
      </w:pPr>
      <w:r>
        <w:rPr>
          <w:i/>
        </w:rPr>
        <w:t>Обособена позиция </w:t>
      </w:r>
      <w:r w:rsidRPr="00011EAF">
        <w:rPr>
          <w:i/>
        </w:rPr>
        <w:t>№</w:t>
      </w:r>
      <w:r>
        <w:rPr>
          <w:i/>
        </w:rPr>
        <w:t> </w:t>
      </w:r>
      <w:r w:rsidRPr="00011EAF">
        <w:rPr>
          <w:i/>
        </w:rPr>
        <w:t>3:</w:t>
      </w:r>
      <w:r w:rsidRPr="00011EAF">
        <w:rPr>
          <w:b/>
          <w:i/>
        </w:rPr>
        <w:t> „Организиране на рекламни прояви (семинари) за привличане на туристи, оператори, агенции в различни градове в България”.</w:t>
      </w:r>
    </w:p>
    <w:p w:rsidR="00A72111" w:rsidRPr="00011EAF" w:rsidRDefault="00A72111" w:rsidP="00163C4C">
      <w:pPr>
        <w:ind w:firstLine="708"/>
        <w:jc w:val="both"/>
        <w:rPr>
          <w:b/>
          <w:i/>
        </w:rPr>
      </w:pPr>
      <w:r>
        <w:rPr>
          <w:i/>
        </w:rPr>
        <w:t>Обособена позиция № </w:t>
      </w:r>
      <w:r w:rsidRPr="00011EAF">
        <w:rPr>
          <w:i/>
        </w:rPr>
        <w:t>4:</w:t>
      </w:r>
      <w:r>
        <w:rPr>
          <w:b/>
          <w:i/>
        </w:rPr>
        <w:t> </w:t>
      </w:r>
      <w:r w:rsidRPr="00011EAF">
        <w:rPr>
          <w:b/>
          <w:i/>
        </w:rPr>
        <w:t>„Организиране на фестивал на античното наследство”.</w:t>
      </w:r>
    </w:p>
    <w:p w:rsidR="00A72111" w:rsidRDefault="00A72111" w:rsidP="00316231">
      <w:pPr>
        <w:spacing w:before="120" w:after="120"/>
        <w:ind w:firstLine="709"/>
        <w:jc w:val="both"/>
        <w:rPr>
          <w:b/>
          <w:i/>
          <w:lang w:val="en-US"/>
        </w:rPr>
      </w:pPr>
      <w:r>
        <w:rPr>
          <w:i/>
        </w:rPr>
        <w:t>Обособена позиция № </w:t>
      </w:r>
      <w:r w:rsidRPr="00011EAF">
        <w:rPr>
          <w:i/>
        </w:rPr>
        <w:t>5:</w:t>
      </w:r>
      <w:r>
        <w:rPr>
          <w:b/>
          <w:i/>
        </w:rPr>
        <w:t> </w:t>
      </w:r>
      <w:r w:rsidRPr="00011EAF">
        <w:rPr>
          <w:b/>
          <w:i/>
        </w:rPr>
        <w:t>„Разработване и на рекламни материали (брошури)”</w:t>
      </w:r>
      <w:r>
        <w:rPr>
          <w:b/>
          <w:i/>
        </w:rPr>
        <w:t xml:space="preserve"> </w:t>
      </w:r>
    </w:p>
    <w:p w:rsidR="00A72111" w:rsidRDefault="00A72111" w:rsidP="00316231">
      <w:pPr>
        <w:spacing w:before="120" w:after="120"/>
        <w:ind w:firstLine="709"/>
        <w:jc w:val="both"/>
      </w:pPr>
      <w:r>
        <w:t xml:space="preserve">- </w:t>
      </w:r>
      <w:r w:rsidRPr="00027E92">
        <w:rPr>
          <w:b/>
        </w:rPr>
        <w:t>15 (петнадесет)</w:t>
      </w:r>
      <w:r>
        <w:t xml:space="preserve"> </w:t>
      </w:r>
      <w:r w:rsidRPr="000517EA">
        <w:t>к</w:t>
      </w:r>
      <w:r>
        <w:t xml:space="preserve">алендарни дни, считано от датата на сключване на договора за възлагане на </w:t>
      </w:r>
      <w:r w:rsidRPr="001F272A">
        <w:t>поръчката</w:t>
      </w:r>
      <w:r>
        <w:t>.</w:t>
      </w:r>
    </w:p>
    <w:p w:rsidR="00A72111" w:rsidRDefault="00A72111" w:rsidP="00316231">
      <w:pPr>
        <w:spacing w:before="120" w:after="120"/>
        <w:ind w:firstLine="709"/>
        <w:jc w:val="both"/>
      </w:pPr>
      <w:r>
        <w:t>6. За р</w:t>
      </w:r>
      <w:r w:rsidRPr="00510ED9">
        <w:t xml:space="preserve">азработване на </w:t>
      </w:r>
      <w:r>
        <w:t>т</w:t>
      </w:r>
      <w:r w:rsidRPr="00510ED9">
        <w:t>ръжна документация за възлагане на</w:t>
      </w:r>
      <w:r>
        <w:t xml:space="preserve"> обществена поръчка с предмет: </w:t>
      </w:r>
      <w:r w:rsidRPr="00223455">
        <w:rPr>
          <w:b/>
          <w:i/>
        </w:rPr>
        <w:t>„</w:t>
      </w:r>
      <w:r w:rsidRPr="002D3B1D">
        <w:rPr>
          <w:b/>
          <w:i/>
          <w:iCs/>
        </w:rPr>
        <w:t xml:space="preserve">Избор на изпълнител за </w:t>
      </w:r>
      <w:r>
        <w:rPr>
          <w:b/>
          <w:i/>
          <w:lang w:val="ru-RU"/>
        </w:rPr>
        <w:t>извърш</w:t>
      </w:r>
      <w:r w:rsidRPr="00732953">
        <w:rPr>
          <w:b/>
          <w:i/>
          <w:lang w:val="ru-RU"/>
        </w:rPr>
        <w:t>ване на одит на проект</w:t>
      </w:r>
      <w:r w:rsidRPr="00732953">
        <w:rPr>
          <w:b/>
          <w:i/>
        </w:rPr>
        <w:t>:</w:t>
      </w:r>
      <w:r w:rsidRPr="00223455">
        <w:rPr>
          <w:b/>
          <w:i/>
        </w:rPr>
        <w:t xml:space="preserve"> „Нове-сърцето на легиона. Социализация и експониране на римски военен лагер и късноантичен град Нове – І етап</w:t>
      </w:r>
      <w:r>
        <w:rPr>
          <w:b/>
          <w:i/>
        </w:rPr>
        <w:t>”</w:t>
      </w:r>
      <w:r w:rsidRPr="00606E6E">
        <w:rPr>
          <w:color w:val="000000"/>
        </w:rPr>
        <w:t xml:space="preserve"> </w:t>
      </w:r>
      <w:r>
        <w:rPr>
          <w:color w:val="000000"/>
        </w:rPr>
        <w:t xml:space="preserve">- </w:t>
      </w:r>
      <w:r w:rsidRPr="00027E92">
        <w:rPr>
          <w:b/>
        </w:rPr>
        <w:t>60 (шестдесет)</w:t>
      </w:r>
      <w:r>
        <w:t xml:space="preserve"> </w:t>
      </w:r>
      <w:r w:rsidRPr="000517EA">
        <w:t>к</w:t>
      </w:r>
      <w:r>
        <w:t xml:space="preserve">алендарни дни, считано от датата на сключване на договора за възлагане на </w:t>
      </w:r>
      <w:r w:rsidRPr="001F272A">
        <w:t>поръчката</w:t>
      </w:r>
      <w:r>
        <w:t>.</w:t>
      </w:r>
    </w:p>
    <w:p w:rsidR="00A72111" w:rsidRDefault="00A72111" w:rsidP="00316231">
      <w:pPr>
        <w:ind w:firstLine="709"/>
        <w:jc w:val="both"/>
        <w:rPr>
          <w:b/>
          <w:i/>
        </w:rPr>
      </w:pPr>
    </w:p>
    <w:p w:rsidR="00A72111" w:rsidRDefault="00A72111" w:rsidP="00B721A4">
      <w:pPr>
        <w:pStyle w:val="BodyTextIndent3"/>
        <w:tabs>
          <w:tab w:val="left" w:pos="360"/>
        </w:tabs>
        <w:spacing w:before="120" w:after="0"/>
        <w:ind w:left="0" w:right="-51"/>
        <w:jc w:val="both"/>
        <w:rPr>
          <w:b/>
          <w:i/>
          <w:sz w:val="24"/>
          <w:szCs w:val="24"/>
          <w:lang w:val="en-US"/>
        </w:rPr>
      </w:pPr>
    </w:p>
    <w:p w:rsidR="00A72111" w:rsidRPr="00F1123E" w:rsidRDefault="00A72111" w:rsidP="00B721A4">
      <w:pPr>
        <w:pStyle w:val="BodyTextIndent3"/>
        <w:tabs>
          <w:tab w:val="left" w:pos="360"/>
        </w:tabs>
        <w:spacing w:before="120" w:after="0"/>
        <w:ind w:left="0" w:right="-51"/>
        <w:jc w:val="both"/>
        <w:rPr>
          <w:b/>
          <w:i/>
          <w:sz w:val="24"/>
          <w:szCs w:val="24"/>
          <w:lang w:val="en-US"/>
        </w:rPr>
      </w:pPr>
    </w:p>
    <w:p w:rsidR="00A72111" w:rsidRPr="0036306B" w:rsidRDefault="00A72111" w:rsidP="001127F8">
      <w:pPr>
        <w:pStyle w:val="BodyText"/>
        <w:spacing w:before="120"/>
        <w:rPr>
          <w:b/>
          <w:bCs/>
        </w:rPr>
      </w:pPr>
      <w:r w:rsidRPr="0036306B">
        <w:rPr>
          <w:b/>
          <w:bCs/>
        </w:rPr>
        <w:t>Правно обвързващ подпис</w:t>
      </w:r>
      <w:r>
        <w:rPr>
          <w:b/>
          <w:bCs/>
        </w:rPr>
        <w:t xml:space="preserve"> и печат</w:t>
      </w:r>
      <w:r w:rsidRPr="0036306B">
        <w:rPr>
          <w:b/>
          <w:bCs/>
        </w:rPr>
        <w:t>:</w:t>
      </w:r>
    </w:p>
    <w:tbl>
      <w:tblPr>
        <w:tblW w:w="0" w:type="auto"/>
        <w:tblLook w:val="0000"/>
      </w:tblPr>
      <w:tblGrid>
        <w:gridCol w:w="4261"/>
        <w:gridCol w:w="4261"/>
      </w:tblGrid>
      <w:tr w:rsidR="00A72111" w:rsidRPr="0036306B" w:rsidTr="00111DC3"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 xml:space="preserve">Дата </w:t>
            </w:r>
          </w:p>
        </w:tc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>________/ _________ / ______</w:t>
            </w:r>
          </w:p>
        </w:tc>
      </w:tr>
      <w:tr w:rsidR="00A72111" w:rsidRPr="0036306B" w:rsidTr="00111DC3"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>Име и фамилия</w:t>
            </w:r>
          </w:p>
        </w:tc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>__________________________</w:t>
            </w:r>
          </w:p>
        </w:tc>
      </w:tr>
      <w:tr w:rsidR="00A72111" w:rsidRPr="0036306B" w:rsidTr="00111DC3"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>Подпис на упълномощеното лице</w:t>
            </w:r>
          </w:p>
        </w:tc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>__________________________</w:t>
            </w:r>
          </w:p>
        </w:tc>
      </w:tr>
      <w:tr w:rsidR="00A72111" w:rsidRPr="0036306B" w:rsidTr="00111DC3"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 xml:space="preserve">Длъжност </w:t>
            </w:r>
          </w:p>
        </w:tc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>__________________________</w:t>
            </w:r>
          </w:p>
        </w:tc>
      </w:tr>
      <w:tr w:rsidR="00A72111" w:rsidRPr="0036306B" w:rsidTr="00111DC3"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>Наименование на участника</w:t>
            </w:r>
          </w:p>
        </w:tc>
        <w:tc>
          <w:tcPr>
            <w:tcW w:w="4261" w:type="dxa"/>
          </w:tcPr>
          <w:p w:rsidR="00A72111" w:rsidRPr="0036306B" w:rsidRDefault="00A72111" w:rsidP="001127F8">
            <w:pPr>
              <w:spacing w:before="120"/>
              <w:jc w:val="both"/>
            </w:pPr>
            <w:r w:rsidRPr="0036306B">
              <w:t>__________________________</w:t>
            </w:r>
          </w:p>
        </w:tc>
      </w:tr>
    </w:tbl>
    <w:p w:rsidR="00A72111" w:rsidRPr="00B5417A" w:rsidRDefault="00A72111">
      <w:pPr>
        <w:rPr>
          <w:lang w:val="en-US"/>
        </w:rPr>
      </w:pPr>
    </w:p>
    <w:sectPr w:rsidR="00A72111" w:rsidRPr="00B5417A" w:rsidSect="001C05C0">
      <w:headerReference w:type="default" r:id="rId6"/>
      <w:footerReference w:type="even" r:id="rId7"/>
      <w:foot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111" w:rsidRDefault="00A72111">
      <w:r>
        <w:separator/>
      </w:r>
    </w:p>
  </w:endnote>
  <w:endnote w:type="continuationSeparator" w:id="1">
    <w:p w:rsidR="00A72111" w:rsidRDefault="00A72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11" w:rsidRDefault="00A72111" w:rsidP="00FE63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2111" w:rsidRDefault="00A72111" w:rsidP="00951EF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11" w:rsidRPr="00951EF8" w:rsidRDefault="00A72111" w:rsidP="00FE63D6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 w:rsidRPr="00951EF8">
      <w:rPr>
        <w:rStyle w:val="PageNumber"/>
        <w:sz w:val="18"/>
        <w:szCs w:val="18"/>
      </w:rPr>
      <w:fldChar w:fldCharType="begin"/>
    </w:r>
    <w:r w:rsidRPr="00951EF8">
      <w:rPr>
        <w:rStyle w:val="PageNumber"/>
        <w:sz w:val="18"/>
        <w:szCs w:val="18"/>
      </w:rPr>
      <w:instrText xml:space="preserve">PAGE  </w:instrText>
    </w:r>
    <w:r w:rsidRPr="00951EF8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3</w:t>
    </w:r>
    <w:r w:rsidRPr="00951EF8">
      <w:rPr>
        <w:rStyle w:val="PageNumber"/>
        <w:sz w:val="18"/>
        <w:szCs w:val="18"/>
      </w:rPr>
      <w:fldChar w:fldCharType="end"/>
    </w:r>
  </w:p>
  <w:p w:rsidR="00A72111" w:rsidRDefault="00A72111" w:rsidP="00951E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111" w:rsidRDefault="00A72111">
      <w:r>
        <w:separator/>
      </w:r>
    </w:p>
  </w:footnote>
  <w:footnote w:type="continuationSeparator" w:id="1">
    <w:p w:rsidR="00A72111" w:rsidRDefault="00A721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11" w:rsidRPr="00E62169" w:rsidRDefault="00A72111" w:rsidP="005F6EEA">
    <w:pPr>
      <w:pStyle w:val="CharChar1"/>
      <w:spacing w:before="120"/>
      <w:jc w:val="center"/>
      <w:rPr>
        <w:rFonts w:ascii="Times New Roman" w:hAnsi="Times New Roman"/>
        <w:b/>
        <w:i/>
        <w:sz w:val="16"/>
        <w:szCs w:val="16"/>
        <w:lang w:val="bg-BG"/>
      </w:rPr>
    </w:pPr>
    <w:r w:rsidRPr="00E62169">
      <w:rPr>
        <w:rFonts w:ascii="Times New Roman" w:hAnsi="Times New Roman"/>
        <w:sz w:val="16"/>
        <w:szCs w:val="16"/>
      </w:rPr>
      <w:t xml:space="preserve">Процедура на възлагане чрез публикуване на покана в Портала на обществените поръчки и събиране на оферти с предмет: </w:t>
    </w:r>
    <w:r w:rsidRPr="00E62169">
      <w:rPr>
        <w:rFonts w:ascii="Times New Roman" w:hAnsi="Times New Roman"/>
        <w:b/>
        <w:i/>
        <w:iCs/>
        <w:sz w:val="16"/>
        <w:szCs w:val="16"/>
        <w:lang w:val="bg-BG"/>
      </w:rPr>
      <w:t>„</w:t>
    </w:r>
    <w:r w:rsidRPr="00E62169">
      <w:rPr>
        <w:rFonts w:ascii="Times New Roman" w:hAnsi="Times New Roman"/>
        <w:b/>
        <w:i/>
        <w:iCs/>
        <w:sz w:val="16"/>
        <w:szCs w:val="16"/>
      </w:rPr>
      <w:t>Избор на изпълнител</w:t>
    </w:r>
    <w:r w:rsidRPr="00E62169">
      <w:rPr>
        <w:rFonts w:ascii="Times New Roman" w:hAnsi="Times New Roman"/>
        <w:b/>
        <w:i/>
        <w:iCs/>
        <w:sz w:val="16"/>
        <w:szCs w:val="16"/>
        <w:lang w:val="bg-BG"/>
      </w:rPr>
      <w:t xml:space="preserve"> за</w:t>
    </w:r>
    <w:r w:rsidRPr="00E62169">
      <w:rPr>
        <w:rFonts w:ascii="Times New Roman" w:hAnsi="Times New Roman"/>
        <w:b/>
        <w:i/>
        <w:iCs/>
        <w:sz w:val="16"/>
        <w:szCs w:val="16"/>
      </w:rPr>
      <w:t xml:space="preserve"> </w:t>
    </w:r>
    <w:r w:rsidRPr="00E62169">
      <w:rPr>
        <w:rFonts w:ascii="Times New Roman" w:hAnsi="Times New Roman"/>
        <w:b/>
        <w:i/>
        <w:sz w:val="16"/>
        <w:szCs w:val="16"/>
        <w:lang w:val="bg-BG"/>
      </w:rPr>
      <w:t xml:space="preserve">разработване на тръжни документации за предвидените процедури при изпълнение на проект </w:t>
    </w:r>
    <w:r>
      <w:rPr>
        <w:rFonts w:ascii="Times New Roman" w:eastAsia="MS Mincho" w:hAnsi="Times New Roman"/>
        <w:b/>
        <w:i/>
        <w:sz w:val="16"/>
        <w:szCs w:val="16"/>
        <w:lang w:val="bg-BG"/>
      </w:rPr>
      <w:t>„</w:t>
    </w:r>
    <w:r w:rsidRPr="00E62169">
      <w:rPr>
        <w:rFonts w:ascii="Times New Roman" w:hAnsi="Times New Roman"/>
        <w:b/>
        <w:i/>
        <w:sz w:val="16"/>
        <w:szCs w:val="16"/>
      </w:rPr>
      <w:t>Нове-сърцето на легиона. Социализация и експониране на римски военен лагер и късноантичен град Нове – І етап</w:t>
    </w:r>
    <w:r w:rsidRPr="00E62169">
      <w:rPr>
        <w:rFonts w:ascii="Times New Roman" w:hAnsi="Times New Roman"/>
        <w:b/>
        <w:i/>
        <w:sz w:val="16"/>
        <w:szCs w:val="16"/>
        <w:lang w:val="bg-BG"/>
      </w:rPr>
      <w:t>”</w:t>
    </w:r>
  </w:p>
  <w:p w:rsidR="00A72111" w:rsidRDefault="00A721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1A4"/>
    <w:rsid w:val="00011EAF"/>
    <w:rsid w:val="00013994"/>
    <w:rsid w:val="00013B99"/>
    <w:rsid w:val="00027E92"/>
    <w:rsid w:val="00050129"/>
    <w:rsid w:val="000517EA"/>
    <w:rsid w:val="00056CFC"/>
    <w:rsid w:val="0008199B"/>
    <w:rsid w:val="00084320"/>
    <w:rsid w:val="00095132"/>
    <w:rsid w:val="000A4B93"/>
    <w:rsid w:val="000C5CC4"/>
    <w:rsid w:val="000E4F69"/>
    <w:rsid w:val="00100E6A"/>
    <w:rsid w:val="00104210"/>
    <w:rsid w:val="00104E6A"/>
    <w:rsid w:val="00111DC3"/>
    <w:rsid w:val="001127F8"/>
    <w:rsid w:val="001213D3"/>
    <w:rsid w:val="0012578E"/>
    <w:rsid w:val="00163C4C"/>
    <w:rsid w:val="0018748B"/>
    <w:rsid w:val="001A6466"/>
    <w:rsid w:val="001C05C0"/>
    <w:rsid w:val="001D318C"/>
    <w:rsid w:val="001F272A"/>
    <w:rsid w:val="002014AE"/>
    <w:rsid w:val="00213F4D"/>
    <w:rsid w:val="00216C6D"/>
    <w:rsid w:val="00221CF3"/>
    <w:rsid w:val="00222E18"/>
    <w:rsid w:val="00223455"/>
    <w:rsid w:val="002336E8"/>
    <w:rsid w:val="00251BF1"/>
    <w:rsid w:val="00252ED2"/>
    <w:rsid w:val="00256FCC"/>
    <w:rsid w:val="00264AC3"/>
    <w:rsid w:val="0027012C"/>
    <w:rsid w:val="002B02B7"/>
    <w:rsid w:val="002B13A0"/>
    <w:rsid w:val="002B5004"/>
    <w:rsid w:val="002D3B1D"/>
    <w:rsid w:val="00306D4F"/>
    <w:rsid w:val="00316231"/>
    <w:rsid w:val="00326F60"/>
    <w:rsid w:val="0033442F"/>
    <w:rsid w:val="00346B7A"/>
    <w:rsid w:val="0036306B"/>
    <w:rsid w:val="00367B1C"/>
    <w:rsid w:val="0038465E"/>
    <w:rsid w:val="00393000"/>
    <w:rsid w:val="00395D31"/>
    <w:rsid w:val="003A2E94"/>
    <w:rsid w:val="003F12F6"/>
    <w:rsid w:val="00402A53"/>
    <w:rsid w:val="004103B9"/>
    <w:rsid w:val="00421DCF"/>
    <w:rsid w:val="004278B7"/>
    <w:rsid w:val="00454F07"/>
    <w:rsid w:val="00460711"/>
    <w:rsid w:val="004656EA"/>
    <w:rsid w:val="004A2AA9"/>
    <w:rsid w:val="004A5ECA"/>
    <w:rsid w:val="004A6AE6"/>
    <w:rsid w:val="004B3365"/>
    <w:rsid w:val="004B611C"/>
    <w:rsid w:val="004D3184"/>
    <w:rsid w:val="004D346B"/>
    <w:rsid w:val="004E4C47"/>
    <w:rsid w:val="004F6019"/>
    <w:rsid w:val="00510ED9"/>
    <w:rsid w:val="005175E2"/>
    <w:rsid w:val="00530FE6"/>
    <w:rsid w:val="0053396A"/>
    <w:rsid w:val="005622D3"/>
    <w:rsid w:val="00570F7E"/>
    <w:rsid w:val="00573C4E"/>
    <w:rsid w:val="00577CE6"/>
    <w:rsid w:val="005A2479"/>
    <w:rsid w:val="005F6EEA"/>
    <w:rsid w:val="005F710C"/>
    <w:rsid w:val="0060431B"/>
    <w:rsid w:val="00606D6E"/>
    <w:rsid w:val="00606E6E"/>
    <w:rsid w:val="00610A4E"/>
    <w:rsid w:val="0061575C"/>
    <w:rsid w:val="00636760"/>
    <w:rsid w:val="00684B54"/>
    <w:rsid w:val="006C4EBF"/>
    <w:rsid w:val="006E54A4"/>
    <w:rsid w:val="0071186F"/>
    <w:rsid w:val="00732953"/>
    <w:rsid w:val="00733F06"/>
    <w:rsid w:val="007460B0"/>
    <w:rsid w:val="00781E05"/>
    <w:rsid w:val="00793CA7"/>
    <w:rsid w:val="007B2880"/>
    <w:rsid w:val="007B6E8F"/>
    <w:rsid w:val="007C5B8B"/>
    <w:rsid w:val="007C7217"/>
    <w:rsid w:val="007C77F0"/>
    <w:rsid w:val="00851684"/>
    <w:rsid w:val="00853818"/>
    <w:rsid w:val="0086064C"/>
    <w:rsid w:val="00865A7E"/>
    <w:rsid w:val="0087628B"/>
    <w:rsid w:val="008A5B6A"/>
    <w:rsid w:val="008A72F1"/>
    <w:rsid w:val="008B44C7"/>
    <w:rsid w:val="008B5FCC"/>
    <w:rsid w:val="00901F34"/>
    <w:rsid w:val="0091292A"/>
    <w:rsid w:val="009210DC"/>
    <w:rsid w:val="00934721"/>
    <w:rsid w:val="00936A86"/>
    <w:rsid w:val="00945CA2"/>
    <w:rsid w:val="00950DE1"/>
    <w:rsid w:val="00951EF8"/>
    <w:rsid w:val="00954530"/>
    <w:rsid w:val="00963099"/>
    <w:rsid w:val="009646F1"/>
    <w:rsid w:val="00983F5D"/>
    <w:rsid w:val="009B09D2"/>
    <w:rsid w:val="009C3E6A"/>
    <w:rsid w:val="009D0EF1"/>
    <w:rsid w:val="009E4830"/>
    <w:rsid w:val="00A1137C"/>
    <w:rsid w:val="00A14E04"/>
    <w:rsid w:val="00A20094"/>
    <w:rsid w:val="00A41493"/>
    <w:rsid w:val="00A55BD5"/>
    <w:rsid w:val="00A655A0"/>
    <w:rsid w:val="00A72111"/>
    <w:rsid w:val="00AA3E49"/>
    <w:rsid w:val="00AB0D39"/>
    <w:rsid w:val="00AE33C8"/>
    <w:rsid w:val="00B00EF9"/>
    <w:rsid w:val="00B02C0B"/>
    <w:rsid w:val="00B13AE7"/>
    <w:rsid w:val="00B208AF"/>
    <w:rsid w:val="00B5156F"/>
    <w:rsid w:val="00B5417A"/>
    <w:rsid w:val="00B54B67"/>
    <w:rsid w:val="00B6237B"/>
    <w:rsid w:val="00B721A4"/>
    <w:rsid w:val="00B7455F"/>
    <w:rsid w:val="00B8518C"/>
    <w:rsid w:val="00B87DE1"/>
    <w:rsid w:val="00BA069E"/>
    <w:rsid w:val="00BA6041"/>
    <w:rsid w:val="00BA6D60"/>
    <w:rsid w:val="00BB30D2"/>
    <w:rsid w:val="00BB7474"/>
    <w:rsid w:val="00BD32CC"/>
    <w:rsid w:val="00BE3634"/>
    <w:rsid w:val="00C60461"/>
    <w:rsid w:val="00C810F3"/>
    <w:rsid w:val="00C86A24"/>
    <w:rsid w:val="00C90293"/>
    <w:rsid w:val="00CC28DC"/>
    <w:rsid w:val="00CD6FE2"/>
    <w:rsid w:val="00CF4C9B"/>
    <w:rsid w:val="00D24513"/>
    <w:rsid w:val="00D71113"/>
    <w:rsid w:val="00D90D39"/>
    <w:rsid w:val="00DC1B68"/>
    <w:rsid w:val="00DC38A9"/>
    <w:rsid w:val="00DD27CB"/>
    <w:rsid w:val="00DD4188"/>
    <w:rsid w:val="00DD7A93"/>
    <w:rsid w:val="00DE0598"/>
    <w:rsid w:val="00E00726"/>
    <w:rsid w:val="00E21D19"/>
    <w:rsid w:val="00E223E4"/>
    <w:rsid w:val="00E2571B"/>
    <w:rsid w:val="00E2622A"/>
    <w:rsid w:val="00E3314F"/>
    <w:rsid w:val="00E460F5"/>
    <w:rsid w:val="00E50748"/>
    <w:rsid w:val="00E51755"/>
    <w:rsid w:val="00E62169"/>
    <w:rsid w:val="00E662AA"/>
    <w:rsid w:val="00E717E5"/>
    <w:rsid w:val="00E86785"/>
    <w:rsid w:val="00E91C17"/>
    <w:rsid w:val="00E96312"/>
    <w:rsid w:val="00EA3F5F"/>
    <w:rsid w:val="00EB7643"/>
    <w:rsid w:val="00ED1720"/>
    <w:rsid w:val="00ED2900"/>
    <w:rsid w:val="00ED3BC3"/>
    <w:rsid w:val="00ED7946"/>
    <w:rsid w:val="00EE0A70"/>
    <w:rsid w:val="00EE2102"/>
    <w:rsid w:val="00EF3E79"/>
    <w:rsid w:val="00F1123E"/>
    <w:rsid w:val="00F13A51"/>
    <w:rsid w:val="00F224FA"/>
    <w:rsid w:val="00F424F6"/>
    <w:rsid w:val="00F50D32"/>
    <w:rsid w:val="00F56A16"/>
    <w:rsid w:val="00F61E0F"/>
    <w:rsid w:val="00F6714B"/>
    <w:rsid w:val="00F67D82"/>
    <w:rsid w:val="00F81F8E"/>
    <w:rsid w:val="00F9290F"/>
    <w:rsid w:val="00FA30EC"/>
    <w:rsid w:val="00FB6392"/>
    <w:rsid w:val="00FB7282"/>
    <w:rsid w:val="00FC0B37"/>
    <w:rsid w:val="00FD34A8"/>
    <w:rsid w:val="00FE0BD9"/>
    <w:rsid w:val="00FE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1A4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721A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721A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B721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721A4"/>
    <w:rPr>
      <w:rFonts w:ascii="Times New Roman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EF3E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1BF1"/>
    <w:rPr>
      <w:rFonts w:ascii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EF3E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1BF1"/>
    <w:rPr>
      <w:rFonts w:ascii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951EF8"/>
    <w:rPr>
      <w:rFonts w:cs="Times New Roman"/>
    </w:rPr>
  </w:style>
  <w:style w:type="paragraph" w:customStyle="1" w:styleId="CharChar1">
    <w:name w:val="Char Char1"/>
    <w:basedOn w:val="Normal"/>
    <w:uiPriority w:val="99"/>
    <w:rsid w:val="005F6EEA"/>
    <w:pPr>
      <w:tabs>
        <w:tab w:val="left" w:pos="709"/>
      </w:tabs>
    </w:pPr>
    <w:rPr>
      <w:rFonts w:ascii="Tahoma" w:eastAsia="Calibri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3</Pages>
  <Words>751</Words>
  <Characters>4285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stankova</dc:creator>
  <cp:keywords/>
  <dc:description/>
  <cp:lastModifiedBy>~</cp:lastModifiedBy>
  <cp:revision>164</cp:revision>
  <cp:lastPrinted>2012-05-23T08:53:00Z</cp:lastPrinted>
  <dcterms:created xsi:type="dcterms:W3CDTF">2012-05-18T12:11:00Z</dcterms:created>
  <dcterms:modified xsi:type="dcterms:W3CDTF">2012-06-07T13:54:00Z</dcterms:modified>
</cp:coreProperties>
</file>